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A4029" w14:textId="50FEB07C" w:rsidR="00BA00AB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WARNER</w:t>
      </w:r>
      <w:r>
        <w:rPr>
          <w:rFonts w:cs="Times New Roman"/>
          <w:szCs w:val="24"/>
        </w:rPr>
        <w:t xml:space="preserve">       (1430 – 1503)</w:t>
      </w:r>
    </w:p>
    <w:p w14:paraId="0FADBDF3" w14:textId="16796C82" w:rsidR="00816FE9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Fressingfield, Suffolk.</w:t>
      </w:r>
    </w:p>
    <w:p w14:paraId="1BA442B8" w14:textId="77777777" w:rsidR="00816FE9" w:rsidRDefault="00816FE9" w:rsidP="009139A6">
      <w:pPr>
        <w:pStyle w:val="NoSpacing"/>
        <w:rPr>
          <w:rFonts w:cs="Times New Roman"/>
          <w:szCs w:val="24"/>
        </w:rPr>
      </w:pPr>
    </w:p>
    <w:p w14:paraId="2C150157" w14:textId="77777777" w:rsidR="00816FE9" w:rsidRDefault="00816FE9" w:rsidP="009139A6">
      <w:pPr>
        <w:pStyle w:val="NoSpacing"/>
        <w:rPr>
          <w:rFonts w:cs="Times New Roman"/>
          <w:szCs w:val="24"/>
        </w:rPr>
      </w:pPr>
    </w:p>
    <w:p w14:paraId="245BD62A" w14:textId="4CDF22C9" w:rsidR="00816FE9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Nicholas Warner of Fressingfield(q.v.).</w:t>
      </w:r>
    </w:p>
    <w:p w14:paraId="4E89C33E" w14:textId="1613FAD7" w:rsidR="00816FE9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54810D0A" w14:textId="77777777" w:rsidR="00816FE9" w:rsidRDefault="00816FE9" w:rsidP="009139A6">
      <w:pPr>
        <w:pStyle w:val="NoSpacing"/>
        <w:rPr>
          <w:rFonts w:cs="Times New Roman"/>
          <w:szCs w:val="24"/>
        </w:rPr>
      </w:pPr>
    </w:p>
    <w:p w14:paraId="65C1E33F" w14:textId="77777777" w:rsidR="00816FE9" w:rsidRDefault="00816FE9" w:rsidP="009139A6">
      <w:pPr>
        <w:pStyle w:val="NoSpacing"/>
        <w:rPr>
          <w:rFonts w:cs="Times New Roman"/>
          <w:szCs w:val="24"/>
        </w:rPr>
      </w:pPr>
    </w:p>
    <w:p w14:paraId="2882C912" w14:textId="16BC1DAA" w:rsidR="00816FE9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>He was born in Fressingfield.    (ibid.)</w:t>
      </w:r>
    </w:p>
    <w:p w14:paraId="7F6ABCBA" w14:textId="76C9D668" w:rsidR="00816FE9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Feb.1503</w:t>
      </w:r>
      <w:r>
        <w:rPr>
          <w:rFonts w:cs="Times New Roman"/>
          <w:szCs w:val="24"/>
        </w:rPr>
        <w:tab/>
        <w:t>He died, in Wingfield. (ibid.)</w:t>
      </w:r>
    </w:p>
    <w:p w14:paraId="22F34A43" w14:textId="77777777" w:rsidR="00816FE9" w:rsidRDefault="00816FE9" w:rsidP="009139A6">
      <w:pPr>
        <w:pStyle w:val="NoSpacing"/>
        <w:rPr>
          <w:rFonts w:cs="Times New Roman"/>
          <w:szCs w:val="24"/>
        </w:rPr>
      </w:pPr>
    </w:p>
    <w:p w14:paraId="1B935384" w14:textId="77777777" w:rsidR="00816FE9" w:rsidRDefault="00816FE9" w:rsidP="009139A6">
      <w:pPr>
        <w:pStyle w:val="NoSpacing"/>
        <w:rPr>
          <w:rFonts w:cs="Times New Roman"/>
          <w:szCs w:val="24"/>
        </w:rPr>
      </w:pPr>
    </w:p>
    <w:p w14:paraId="235262C7" w14:textId="7FDFA057" w:rsidR="00816FE9" w:rsidRPr="00816FE9" w:rsidRDefault="00816FE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September 2023</w:t>
      </w:r>
    </w:p>
    <w:sectPr w:rsidR="00816FE9" w:rsidRPr="00816F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C40F" w14:textId="77777777" w:rsidR="00816FE9" w:rsidRDefault="00816FE9" w:rsidP="009139A6">
      <w:r>
        <w:separator/>
      </w:r>
    </w:p>
  </w:endnote>
  <w:endnote w:type="continuationSeparator" w:id="0">
    <w:p w14:paraId="51201989" w14:textId="77777777" w:rsidR="00816FE9" w:rsidRDefault="00816F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A5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E5E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0F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C209E" w14:textId="77777777" w:rsidR="00816FE9" w:rsidRDefault="00816FE9" w:rsidP="009139A6">
      <w:r>
        <w:separator/>
      </w:r>
    </w:p>
  </w:footnote>
  <w:footnote w:type="continuationSeparator" w:id="0">
    <w:p w14:paraId="25E45271" w14:textId="77777777" w:rsidR="00816FE9" w:rsidRDefault="00816F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FA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0E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CE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FE9"/>
    <w:rsid w:val="000666E0"/>
    <w:rsid w:val="002510B7"/>
    <w:rsid w:val="005C130B"/>
    <w:rsid w:val="00816FE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33488"/>
  <w15:chartTrackingRefBased/>
  <w15:docId w15:val="{1A2EFC09-25DD-4B99-8281-7AFF1689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2023-09-16T07:36:00Z</dcterms:created>
  <dcterms:modified xsi:type="dcterms:W3CDTF">2023-09-16T07:40:00Z</dcterms:modified>
</cp:coreProperties>
</file>